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2AD" w:rsidRDefault="007B02AD" w:rsidP="00B8464C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印刷业治安管理“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4333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527"/>
        <w:gridCol w:w="1075"/>
        <w:gridCol w:w="1480"/>
        <w:gridCol w:w="900"/>
        <w:gridCol w:w="997"/>
        <w:gridCol w:w="1523"/>
        <w:gridCol w:w="1712"/>
        <w:gridCol w:w="450"/>
        <w:gridCol w:w="876"/>
        <w:gridCol w:w="1580"/>
      </w:tblGrid>
      <w:tr w:rsidR="007B02AD" w:rsidRPr="00CB4D6B" w:rsidTr="00B33531">
        <w:trPr>
          <w:trHeight w:val="689"/>
          <w:jc w:val="center"/>
        </w:trPr>
        <w:tc>
          <w:tcPr>
            <w:tcW w:w="2213" w:type="dxa"/>
            <w:vMerge w:val="restart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5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02AD" w:rsidRPr="00B33531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Cs w:val="21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企业名称</w:t>
            </w:r>
          </w:p>
        </w:tc>
        <w:tc>
          <w:tcPr>
            <w:tcW w:w="597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2906" w:type="dxa"/>
            <w:gridSpan w:val="3"/>
            <w:vMerge w:val="restart"/>
            <w:tcBorders>
              <w:left w:val="single" w:sz="4" w:space="0" w:color="auto"/>
            </w:tcBorders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B33531">
        <w:trPr>
          <w:trHeight w:val="480"/>
          <w:jc w:val="center"/>
        </w:trPr>
        <w:tc>
          <w:tcPr>
            <w:tcW w:w="2213" w:type="dxa"/>
            <w:vMerge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2AD" w:rsidRPr="00B33531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Cs w:val="21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2AD" w:rsidRPr="00B33531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33531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906" w:type="dxa"/>
            <w:gridSpan w:val="3"/>
            <w:vMerge/>
            <w:tcBorders>
              <w:left w:val="single" w:sz="4" w:space="0" w:color="auto"/>
            </w:tcBorders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1.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是否按照要求向公安机关备案以及项目变更情况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2.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是否建立落实承印验证、登记等安全管理制度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3.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有无印刷非法出版物的情况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4.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有无伪造、变造国家机关证件、货币、有价证券等情况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5.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有无非法印制各类秘密文件、资料及党政机关信函的情况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804"/>
          <w:jc w:val="center"/>
        </w:trPr>
        <w:tc>
          <w:tcPr>
            <w:tcW w:w="4815" w:type="dxa"/>
            <w:gridSpan w:val="3"/>
            <w:vAlign w:val="center"/>
          </w:tcPr>
          <w:p w:rsidR="007B02AD" w:rsidRPr="00CB4D6B" w:rsidRDefault="007B02AD" w:rsidP="00CB4D6B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CB4D6B">
              <w:rPr>
                <w:rFonts w:ascii="仿宋_GB2312" w:eastAsia="仿宋_GB2312"/>
                <w:sz w:val="24"/>
                <w:szCs w:val="32"/>
              </w:rPr>
              <w:t>6.</w:t>
            </w:r>
            <w:r w:rsidRPr="00CB4D6B">
              <w:rPr>
                <w:rFonts w:ascii="仿宋_GB2312" w:eastAsia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7938" w:type="dxa"/>
            <w:gridSpan w:val="7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80" w:type="dxa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B02AD" w:rsidRPr="00CB4D6B" w:rsidTr="00CB4D6B">
        <w:trPr>
          <w:trHeight w:val="1070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7B02AD" w:rsidRPr="00CB4D6B" w:rsidRDefault="007B02AD" w:rsidP="00CB4D6B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685" w:type="dxa"/>
            <w:gridSpan w:val="3"/>
            <w:vAlign w:val="center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4D6B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2456" w:type="dxa"/>
            <w:gridSpan w:val="2"/>
          </w:tcPr>
          <w:p w:rsidR="007B02AD" w:rsidRPr="00CB4D6B" w:rsidRDefault="007B02AD" w:rsidP="00CB4D6B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7B02AD" w:rsidRPr="00B8464C" w:rsidRDefault="007B02AD" w:rsidP="00B8464C">
      <w:pPr>
        <w:spacing w:line="600" w:lineRule="exact"/>
      </w:pPr>
    </w:p>
    <w:sectPr w:rsidR="007B02AD" w:rsidRPr="00B8464C" w:rsidSect="00B8464C">
      <w:pgSz w:w="16838" w:h="11906" w:orient="landscape"/>
      <w:pgMar w:top="1304" w:right="1247" w:bottom="130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2AD" w:rsidRDefault="007B02AD" w:rsidP="00B8464C">
      <w:r>
        <w:separator/>
      </w:r>
    </w:p>
  </w:endnote>
  <w:endnote w:type="continuationSeparator" w:id="1">
    <w:p w:rsidR="007B02AD" w:rsidRDefault="007B02AD" w:rsidP="00B84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2AD" w:rsidRDefault="007B02AD" w:rsidP="00B8464C">
      <w:r>
        <w:separator/>
      </w:r>
    </w:p>
  </w:footnote>
  <w:footnote w:type="continuationSeparator" w:id="1">
    <w:p w:rsidR="007B02AD" w:rsidRDefault="007B02AD" w:rsidP="00B846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4EA1"/>
    <w:rsid w:val="00010896"/>
    <w:rsid w:val="00031B9E"/>
    <w:rsid w:val="00144EA1"/>
    <w:rsid w:val="001C0F4E"/>
    <w:rsid w:val="00203375"/>
    <w:rsid w:val="005034F7"/>
    <w:rsid w:val="005226E3"/>
    <w:rsid w:val="00527693"/>
    <w:rsid w:val="005E2A31"/>
    <w:rsid w:val="006044D6"/>
    <w:rsid w:val="007231EB"/>
    <w:rsid w:val="007B02AD"/>
    <w:rsid w:val="0088540F"/>
    <w:rsid w:val="008C3C97"/>
    <w:rsid w:val="008D4309"/>
    <w:rsid w:val="0095756B"/>
    <w:rsid w:val="009B7AB1"/>
    <w:rsid w:val="00A51109"/>
    <w:rsid w:val="00A60E3D"/>
    <w:rsid w:val="00B33531"/>
    <w:rsid w:val="00B3718F"/>
    <w:rsid w:val="00B8464C"/>
    <w:rsid w:val="00C04BA1"/>
    <w:rsid w:val="00CB4D6B"/>
    <w:rsid w:val="00D5190B"/>
    <w:rsid w:val="00F7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4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4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464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84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464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8464C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36</Words>
  <Characters>211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6</cp:revision>
  <dcterms:created xsi:type="dcterms:W3CDTF">2020-06-03T08:59:00Z</dcterms:created>
  <dcterms:modified xsi:type="dcterms:W3CDTF">2021-06-09T02:15:00Z</dcterms:modified>
</cp:coreProperties>
</file>